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684A7" w14:textId="77777777" w:rsidR="009B2955" w:rsidRDefault="009B2955" w:rsidP="009B2955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Приложение №1 к</w:t>
      </w:r>
    </w:p>
    <w:p w14:paraId="2E0BB497" w14:textId="2092C664" w:rsidR="009B2955" w:rsidRDefault="00543D4F" w:rsidP="00543D4F">
      <w:pPr>
        <w:tabs>
          <w:tab w:val="center" w:pos="4843"/>
        </w:tabs>
        <w:spacing w:line="276" w:lineRule="auto"/>
        <w:jc w:val="center"/>
      </w:pPr>
      <w:r>
        <w:t xml:space="preserve">                                                                                                          </w:t>
      </w:r>
      <w:r w:rsidR="009B2955">
        <w:t>постановлению администрации</w:t>
      </w:r>
    </w:p>
    <w:p w14:paraId="4ED42B85" w14:textId="5CB2C5E8" w:rsidR="009B2955" w:rsidRDefault="009B2955" w:rsidP="00543D4F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города Благовещенска</w:t>
      </w:r>
    </w:p>
    <w:p w14:paraId="3C967BC3" w14:textId="6B454D48" w:rsidR="009B2955" w:rsidRDefault="00543D4F" w:rsidP="00543D4F">
      <w:pPr>
        <w:tabs>
          <w:tab w:val="center" w:pos="4843"/>
        </w:tabs>
        <w:jc w:val="center"/>
      </w:pPr>
      <w:r>
        <w:rPr>
          <w:sz w:val="20"/>
        </w:rPr>
        <w:t xml:space="preserve">                                                                                                       </w:t>
      </w:r>
      <w:r w:rsidR="009B2955">
        <w:rPr>
          <w:sz w:val="20"/>
        </w:rPr>
        <w:t xml:space="preserve">   </w:t>
      </w:r>
      <w:r w:rsidR="009B2955">
        <w:t xml:space="preserve">от </w:t>
      </w:r>
      <w:r>
        <w:t xml:space="preserve">14.05.2026 </w:t>
      </w:r>
      <w:r w:rsidR="009B2955">
        <w:t xml:space="preserve">№ </w:t>
      </w:r>
      <w:r>
        <w:t>2449</w:t>
      </w:r>
    </w:p>
    <w:p w14:paraId="7416B7A3" w14:textId="77777777" w:rsidR="009B2955" w:rsidRDefault="009B2955" w:rsidP="009B2955">
      <w:pPr>
        <w:tabs>
          <w:tab w:val="center" w:pos="4843"/>
        </w:tabs>
        <w:jc w:val="right"/>
      </w:pPr>
    </w:p>
    <w:p w14:paraId="268FD337" w14:textId="77777777" w:rsidR="009B2955" w:rsidRDefault="009B2955" w:rsidP="009B2955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76A6A724" w14:textId="77777777" w:rsidR="009B2955" w:rsidRDefault="009B2955" w:rsidP="009B2955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7266F8D3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88"/>
        <w:gridCol w:w="2293"/>
        <w:gridCol w:w="2092"/>
      </w:tblGrid>
      <w:tr w:rsidR="00AC6226" w:rsidRPr="009F101B" w14:paraId="497A62A6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B47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C571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714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293A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54F9EBD8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7463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D392B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4E46FF4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14BB829C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 xml:space="preserve">Для размещения сетей </w:t>
            </w:r>
            <w:r w:rsidR="009627E0">
              <w:rPr>
                <w:szCs w:val="22"/>
              </w:rPr>
              <w:t>водоотведения</w:t>
            </w:r>
          </w:p>
          <w:p w14:paraId="788E694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0A696AAA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DB322" w14:textId="77777777" w:rsidR="00C06BDB" w:rsidRDefault="009627E0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627E0">
              <w:rPr>
                <w:szCs w:val="22"/>
              </w:rPr>
              <w:t>28:01:010449</w:t>
            </w:r>
          </w:p>
          <w:p w14:paraId="393DDBBF" w14:textId="77777777" w:rsidR="009627E0" w:rsidRDefault="009627E0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627E0">
              <w:rPr>
                <w:szCs w:val="22"/>
              </w:rPr>
              <w:t>28:01:010449:176</w:t>
            </w:r>
          </w:p>
          <w:p w14:paraId="1523F14D" w14:textId="77777777" w:rsidR="009627E0" w:rsidRDefault="009627E0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627E0">
              <w:rPr>
                <w:szCs w:val="22"/>
              </w:rPr>
              <w:t>28:01:010449:177</w:t>
            </w:r>
          </w:p>
          <w:p w14:paraId="1EECD251" w14:textId="77777777" w:rsidR="009627E0" w:rsidRDefault="009627E0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627E0">
              <w:rPr>
                <w:szCs w:val="22"/>
              </w:rPr>
              <w:t>28:01:010449:179</w:t>
            </w:r>
          </w:p>
          <w:p w14:paraId="7E4D41DE" w14:textId="77777777" w:rsidR="009627E0" w:rsidRDefault="009627E0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627E0">
              <w:rPr>
                <w:szCs w:val="22"/>
              </w:rPr>
              <w:t>28:01:000000:13812</w:t>
            </w:r>
          </w:p>
          <w:p w14:paraId="74E4D6AF" w14:textId="77777777" w:rsidR="009627E0" w:rsidRDefault="009627E0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627E0">
              <w:rPr>
                <w:szCs w:val="22"/>
              </w:rPr>
              <w:t>28:01:000000:10453</w:t>
            </w:r>
          </w:p>
          <w:p w14:paraId="0A0CED4A" w14:textId="77777777" w:rsidR="009627E0" w:rsidRPr="009F101B" w:rsidRDefault="009627E0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627E0">
              <w:rPr>
                <w:szCs w:val="22"/>
              </w:rPr>
              <w:t>28:01:010424:2144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7F126" w14:textId="77777777" w:rsidR="00C06BDB" w:rsidRDefault="009627E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41</w:t>
            </w:r>
          </w:p>
          <w:p w14:paraId="3EEAFA4C" w14:textId="77777777" w:rsidR="009627E0" w:rsidRDefault="009627E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  <w:p w14:paraId="579117FD" w14:textId="77777777" w:rsidR="009627E0" w:rsidRDefault="009627E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  <w:p w14:paraId="745231B4" w14:textId="77777777" w:rsidR="009627E0" w:rsidRDefault="002525E8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224</w:t>
            </w:r>
          </w:p>
          <w:p w14:paraId="1049BCB5" w14:textId="77777777" w:rsidR="009627E0" w:rsidRDefault="009627E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122</w:t>
            </w:r>
          </w:p>
          <w:p w14:paraId="77D91809" w14:textId="77777777" w:rsidR="009627E0" w:rsidRDefault="009627E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26</w:t>
            </w:r>
          </w:p>
          <w:p w14:paraId="5E7BF885" w14:textId="77777777" w:rsidR="009627E0" w:rsidRPr="009627E0" w:rsidRDefault="009627E0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32</w:t>
            </w:r>
          </w:p>
        </w:tc>
      </w:tr>
      <w:tr w:rsidR="00AC6226" w:rsidRPr="009F101B" w14:paraId="2ACE9F71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99C0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39B3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6BC03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7A4EA" w14:textId="77777777" w:rsidR="00AC6226" w:rsidRPr="009F101B" w:rsidRDefault="002525E8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457</w:t>
            </w:r>
          </w:p>
        </w:tc>
      </w:tr>
    </w:tbl>
    <w:p w14:paraId="53C78465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28D9C471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282F086F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2F6359D3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1179C2C8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07321EF1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418D238A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4551E211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715A76CC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368C5B08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5B694D01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5E99329B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36375D78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0509936C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2525E8" w:rsidRPr="00602D9A" w14:paraId="63599A63" w14:textId="77777777" w:rsidTr="00602D9A">
        <w:trPr>
          <w:trHeight w:val="54"/>
          <w:jc w:val="center"/>
        </w:trPr>
        <w:tc>
          <w:tcPr>
            <w:tcW w:w="3246" w:type="dxa"/>
          </w:tcPr>
          <w:p w14:paraId="71BC1719" w14:textId="77777777" w:rsidR="002525E8" w:rsidRPr="00EA5DD4" w:rsidRDefault="002525E8" w:rsidP="002525E8">
            <w:pPr>
              <w:jc w:val="center"/>
            </w:pPr>
            <w:r w:rsidRPr="00EA5DD4">
              <w:t>1</w:t>
            </w:r>
          </w:p>
        </w:tc>
        <w:tc>
          <w:tcPr>
            <w:tcW w:w="2299" w:type="dxa"/>
          </w:tcPr>
          <w:p w14:paraId="57CEFDF6" w14:textId="77777777" w:rsidR="002525E8" w:rsidRPr="007B6F9D" w:rsidRDefault="002525E8" w:rsidP="002525E8">
            <w:pPr>
              <w:jc w:val="center"/>
            </w:pPr>
            <w:r w:rsidRPr="007B6F9D">
              <w:t>454099.86</w:t>
            </w:r>
          </w:p>
        </w:tc>
        <w:tc>
          <w:tcPr>
            <w:tcW w:w="2521" w:type="dxa"/>
          </w:tcPr>
          <w:p w14:paraId="3AF1A527" w14:textId="77777777" w:rsidR="002525E8" w:rsidRPr="007B6F9D" w:rsidRDefault="002525E8" w:rsidP="002525E8">
            <w:pPr>
              <w:jc w:val="center"/>
            </w:pPr>
            <w:r w:rsidRPr="007B6F9D">
              <w:t>3283504.74</w:t>
            </w:r>
          </w:p>
        </w:tc>
      </w:tr>
      <w:tr w:rsidR="002525E8" w:rsidRPr="00602D9A" w14:paraId="641D31A3" w14:textId="77777777" w:rsidTr="00602D9A">
        <w:trPr>
          <w:trHeight w:val="54"/>
          <w:jc w:val="center"/>
        </w:trPr>
        <w:tc>
          <w:tcPr>
            <w:tcW w:w="3246" w:type="dxa"/>
          </w:tcPr>
          <w:p w14:paraId="7F84C444" w14:textId="77777777" w:rsidR="002525E8" w:rsidRPr="00EA5DD4" w:rsidRDefault="002525E8" w:rsidP="002525E8">
            <w:pPr>
              <w:jc w:val="center"/>
            </w:pPr>
            <w:r w:rsidRPr="00EA5DD4">
              <w:t>2</w:t>
            </w:r>
          </w:p>
        </w:tc>
        <w:tc>
          <w:tcPr>
            <w:tcW w:w="2299" w:type="dxa"/>
          </w:tcPr>
          <w:p w14:paraId="236A7205" w14:textId="77777777" w:rsidR="002525E8" w:rsidRPr="007B6F9D" w:rsidRDefault="002525E8" w:rsidP="002525E8">
            <w:pPr>
              <w:jc w:val="center"/>
            </w:pPr>
            <w:r w:rsidRPr="007B6F9D">
              <w:t>454092.46</w:t>
            </w:r>
          </w:p>
        </w:tc>
        <w:tc>
          <w:tcPr>
            <w:tcW w:w="2521" w:type="dxa"/>
          </w:tcPr>
          <w:p w14:paraId="45A4F379" w14:textId="77777777" w:rsidR="002525E8" w:rsidRPr="007B6F9D" w:rsidRDefault="002525E8" w:rsidP="002525E8">
            <w:pPr>
              <w:jc w:val="center"/>
            </w:pPr>
            <w:r w:rsidRPr="007B6F9D">
              <w:t>3283523.93</w:t>
            </w:r>
          </w:p>
        </w:tc>
      </w:tr>
      <w:tr w:rsidR="002525E8" w:rsidRPr="00602D9A" w14:paraId="13B743BF" w14:textId="77777777" w:rsidTr="00602D9A">
        <w:trPr>
          <w:trHeight w:val="54"/>
          <w:jc w:val="center"/>
        </w:trPr>
        <w:tc>
          <w:tcPr>
            <w:tcW w:w="3246" w:type="dxa"/>
          </w:tcPr>
          <w:p w14:paraId="4F061B65" w14:textId="77777777" w:rsidR="002525E8" w:rsidRPr="00EA5DD4" w:rsidRDefault="002525E8" w:rsidP="002525E8">
            <w:pPr>
              <w:jc w:val="center"/>
            </w:pPr>
            <w:r w:rsidRPr="00EA5DD4">
              <w:t>3</w:t>
            </w:r>
          </w:p>
        </w:tc>
        <w:tc>
          <w:tcPr>
            <w:tcW w:w="2299" w:type="dxa"/>
          </w:tcPr>
          <w:p w14:paraId="3855E216" w14:textId="77777777" w:rsidR="002525E8" w:rsidRPr="007B6F9D" w:rsidRDefault="002525E8" w:rsidP="002525E8">
            <w:pPr>
              <w:jc w:val="center"/>
            </w:pPr>
            <w:r w:rsidRPr="007B6F9D">
              <w:t>454073.45</w:t>
            </w:r>
          </w:p>
        </w:tc>
        <w:tc>
          <w:tcPr>
            <w:tcW w:w="2521" w:type="dxa"/>
          </w:tcPr>
          <w:p w14:paraId="51CF2B26" w14:textId="77777777" w:rsidR="002525E8" w:rsidRPr="007B6F9D" w:rsidRDefault="002525E8" w:rsidP="002525E8">
            <w:pPr>
              <w:jc w:val="center"/>
            </w:pPr>
            <w:r w:rsidRPr="007B6F9D">
              <w:t>3283565.10</w:t>
            </w:r>
          </w:p>
        </w:tc>
      </w:tr>
      <w:tr w:rsidR="002525E8" w:rsidRPr="00602D9A" w14:paraId="36A05705" w14:textId="77777777" w:rsidTr="00602D9A">
        <w:trPr>
          <w:trHeight w:val="54"/>
          <w:jc w:val="center"/>
        </w:trPr>
        <w:tc>
          <w:tcPr>
            <w:tcW w:w="3246" w:type="dxa"/>
          </w:tcPr>
          <w:p w14:paraId="78AEC249" w14:textId="77777777" w:rsidR="002525E8" w:rsidRPr="00EA5DD4" w:rsidRDefault="002525E8" w:rsidP="002525E8">
            <w:pPr>
              <w:jc w:val="center"/>
            </w:pPr>
            <w:r w:rsidRPr="00EA5DD4">
              <w:t>4</w:t>
            </w:r>
          </w:p>
        </w:tc>
        <w:tc>
          <w:tcPr>
            <w:tcW w:w="2299" w:type="dxa"/>
          </w:tcPr>
          <w:p w14:paraId="63606ACC" w14:textId="77777777" w:rsidR="002525E8" w:rsidRPr="007B6F9D" w:rsidRDefault="002525E8" w:rsidP="002525E8">
            <w:pPr>
              <w:jc w:val="center"/>
            </w:pPr>
            <w:r w:rsidRPr="007B6F9D">
              <w:t>454054.55</w:t>
            </w:r>
          </w:p>
        </w:tc>
        <w:tc>
          <w:tcPr>
            <w:tcW w:w="2521" w:type="dxa"/>
          </w:tcPr>
          <w:p w14:paraId="04EDECC1" w14:textId="77777777" w:rsidR="002525E8" w:rsidRPr="007B6F9D" w:rsidRDefault="002525E8" w:rsidP="002525E8">
            <w:pPr>
              <w:jc w:val="center"/>
            </w:pPr>
            <w:r w:rsidRPr="007B6F9D">
              <w:t>3283560.55</w:t>
            </w:r>
          </w:p>
        </w:tc>
      </w:tr>
      <w:tr w:rsidR="002525E8" w:rsidRPr="00602D9A" w14:paraId="10258478" w14:textId="77777777" w:rsidTr="00602D9A">
        <w:trPr>
          <w:trHeight w:val="54"/>
          <w:jc w:val="center"/>
        </w:trPr>
        <w:tc>
          <w:tcPr>
            <w:tcW w:w="3246" w:type="dxa"/>
          </w:tcPr>
          <w:p w14:paraId="4037296B" w14:textId="77777777" w:rsidR="002525E8" w:rsidRPr="00EA5DD4" w:rsidRDefault="002525E8" w:rsidP="002525E8">
            <w:pPr>
              <w:jc w:val="center"/>
            </w:pPr>
            <w:r w:rsidRPr="00EA5DD4">
              <w:t>5</w:t>
            </w:r>
          </w:p>
        </w:tc>
        <w:tc>
          <w:tcPr>
            <w:tcW w:w="2299" w:type="dxa"/>
          </w:tcPr>
          <w:p w14:paraId="1F3CB61B" w14:textId="77777777" w:rsidR="002525E8" w:rsidRPr="007B6F9D" w:rsidRDefault="002525E8" w:rsidP="002525E8">
            <w:pPr>
              <w:jc w:val="center"/>
            </w:pPr>
            <w:r w:rsidRPr="007B6F9D">
              <w:t>454048.73</w:t>
            </w:r>
          </w:p>
        </w:tc>
        <w:tc>
          <w:tcPr>
            <w:tcW w:w="2521" w:type="dxa"/>
          </w:tcPr>
          <w:p w14:paraId="7722E12D" w14:textId="77777777" w:rsidR="002525E8" w:rsidRPr="007B6F9D" w:rsidRDefault="002525E8" w:rsidP="002525E8">
            <w:pPr>
              <w:jc w:val="center"/>
            </w:pPr>
            <w:r w:rsidRPr="007B6F9D">
              <w:t>3283585.41</w:t>
            </w:r>
          </w:p>
        </w:tc>
      </w:tr>
      <w:tr w:rsidR="002525E8" w:rsidRPr="00602D9A" w14:paraId="6F20A520" w14:textId="77777777" w:rsidTr="00602D9A">
        <w:trPr>
          <w:trHeight w:val="54"/>
          <w:jc w:val="center"/>
        </w:trPr>
        <w:tc>
          <w:tcPr>
            <w:tcW w:w="3246" w:type="dxa"/>
          </w:tcPr>
          <w:p w14:paraId="0A57B2A8" w14:textId="77777777" w:rsidR="002525E8" w:rsidRPr="00EA5DD4" w:rsidRDefault="002525E8" w:rsidP="002525E8">
            <w:pPr>
              <w:jc w:val="center"/>
            </w:pPr>
            <w:r w:rsidRPr="00EA5DD4">
              <w:t>6</w:t>
            </w:r>
          </w:p>
        </w:tc>
        <w:tc>
          <w:tcPr>
            <w:tcW w:w="2299" w:type="dxa"/>
          </w:tcPr>
          <w:p w14:paraId="616DA04F" w14:textId="77777777" w:rsidR="002525E8" w:rsidRPr="007B6F9D" w:rsidRDefault="002525E8" w:rsidP="002525E8">
            <w:pPr>
              <w:jc w:val="center"/>
            </w:pPr>
            <w:r w:rsidRPr="007B6F9D">
              <w:t>454072.59</w:t>
            </w:r>
          </w:p>
        </w:tc>
        <w:tc>
          <w:tcPr>
            <w:tcW w:w="2521" w:type="dxa"/>
          </w:tcPr>
          <w:p w14:paraId="45ABE944" w14:textId="77777777" w:rsidR="002525E8" w:rsidRPr="007B6F9D" w:rsidRDefault="002525E8" w:rsidP="002525E8">
            <w:pPr>
              <w:jc w:val="center"/>
            </w:pPr>
            <w:r w:rsidRPr="007B6F9D">
              <w:t>3283590.93</w:t>
            </w:r>
          </w:p>
        </w:tc>
      </w:tr>
      <w:tr w:rsidR="002525E8" w:rsidRPr="00602D9A" w14:paraId="147605C8" w14:textId="77777777" w:rsidTr="00602D9A">
        <w:trPr>
          <w:trHeight w:val="54"/>
          <w:jc w:val="center"/>
        </w:trPr>
        <w:tc>
          <w:tcPr>
            <w:tcW w:w="3246" w:type="dxa"/>
          </w:tcPr>
          <w:p w14:paraId="526BAB25" w14:textId="77777777" w:rsidR="002525E8" w:rsidRPr="00EA5DD4" w:rsidRDefault="002525E8" w:rsidP="002525E8">
            <w:pPr>
              <w:jc w:val="center"/>
            </w:pPr>
            <w:r w:rsidRPr="00EA5DD4">
              <w:t>7</w:t>
            </w:r>
          </w:p>
        </w:tc>
        <w:tc>
          <w:tcPr>
            <w:tcW w:w="2299" w:type="dxa"/>
          </w:tcPr>
          <w:p w14:paraId="07918149" w14:textId="77777777" w:rsidR="002525E8" w:rsidRPr="007B6F9D" w:rsidRDefault="002525E8" w:rsidP="002525E8">
            <w:pPr>
              <w:jc w:val="center"/>
            </w:pPr>
            <w:r w:rsidRPr="007B6F9D">
              <w:t>454068.93</w:t>
            </w:r>
          </w:p>
        </w:tc>
        <w:tc>
          <w:tcPr>
            <w:tcW w:w="2521" w:type="dxa"/>
          </w:tcPr>
          <w:p w14:paraId="74199500" w14:textId="77777777" w:rsidR="002525E8" w:rsidRPr="007B6F9D" w:rsidRDefault="002525E8" w:rsidP="002525E8">
            <w:pPr>
              <w:jc w:val="center"/>
            </w:pPr>
            <w:r w:rsidRPr="007B6F9D">
              <w:t>3283606.57</w:t>
            </w:r>
          </w:p>
        </w:tc>
      </w:tr>
      <w:tr w:rsidR="002525E8" w:rsidRPr="00602D9A" w14:paraId="05F9BD4E" w14:textId="77777777" w:rsidTr="00602D9A">
        <w:trPr>
          <w:trHeight w:val="54"/>
          <w:jc w:val="center"/>
        </w:trPr>
        <w:tc>
          <w:tcPr>
            <w:tcW w:w="3246" w:type="dxa"/>
          </w:tcPr>
          <w:p w14:paraId="0EC888F9" w14:textId="77777777" w:rsidR="002525E8" w:rsidRPr="00EA5DD4" w:rsidRDefault="002525E8" w:rsidP="002525E8">
            <w:pPr>
              <w:jc w:val="center"/>
            </w:pPr>
            <w:r w:rsidRPr="00EA5DD4">
              <w:t>8</w:t>
            </w:r>
          </w:p>
        </w:tc>
        <w:tc>
          <w:tcPr>
            <w:tcW w:w="2299" w:type="dxa"/>
          </w:tcPr>
          <w:p w14:paraId="3E3B7E97" w14:textId="77777777" w:rsidR="002525E8" w:rsidRPr="007B6F9D" w:rsidRDefault="002525E8" w:rsidP="002525E8">
            <w:pPr>
              <w:jc w:val="center"/>
            </w:pPr>
            <w:r w:rsidRPr="007B6F9D">
              <w:t>454065.99</w:t>
            </w:r>
          </w:p>
        </w:tc>
        <w:tc>
          <w:tcPr>
            <w:tcW w:w="2521" w:type="dxa"/>
          </w:tcPr>
          <w:p w14:paraId="0B74414C" w14:textId="77777777" w:rsidR="002525E8" w:rsidRPr="007B6F9D" w:rsidRDefault="002525E8" w:rsidP="002525E8">
            <w:pPr>
              <w:jc w:val="center"/>
            </w:pPr>
            <w:r w:rsidRPr="007B6F9D">
              <w:t>3283605.87</w:t>
            </w:r>
          </w:p>
        </w:tc>
      </w:tr>
      <w:tr w:rsidR="002525E8" w:rsidRPr="00602D9A" w14:paraId="45ACA90C" w14:textId="77777777" w:rsidTr="00602D9A">
        <w:trPr>
          <w:trHeight w:val="54"/>
          <w:jc w:val="center"/>
        </w:trPr>
        <w:tc>
          <w:tcPr>
            <w:tcW w:w="3246" w:type="dxa"/>
          </w:tcPr>
          <w:p w14:paraId="58E011C1" w14:textId="77777777" w:rsidR="002525E8" w:rsidRPr="00EA5DD4" w:rsidRDefault="002525E8" w:rsidP="002525E8">
            <w:pPr>
              <w:jc w:val="center"/>
            </w:pPr>
            <w:r w:rsidRPr="00EA5DD4">
              <w:t>9</w:t>
            </w:r>
          </w:p>
        </w:tc>
        <w:tc>
          <w:tcPr>
            <w:tcW w:w="2299" w:type="dxa"/>
          </w:tcPr>
          <w:p w14:paraId="271610B3" w14:textId="77777777" w:rsidR="002525E8" w:rsidRPr="007B6F9D" w:rsidRDefault="002525E8" w:rsidP="002525E8">
            <w:pPr>
              <w:jc w:val="center"/>
            </w:pPr>
            <w:r w:rsidRPr="007B6F9D">
              <w:t>454069.01</w:t>
            </w:r>
          </w:p>
        </w:tc>
        <w:tc>
          <w:tcPr>
            <w:tcW w:w="2521" w:type="dxa"/>
          </w:tcPr>
          <w:p w14:paraId="148B78F9" w14:textId="77777777" w:rsidR="002525E8" w:rsidRPr="007B6F9D" w:rsidRDefault="002525E8" w:rsidP="002525E8">
            <w:pPr>
              <w:jc w:val="center"/>
            </w:pPr>
            <w:r w:rsidRPr="007B6F9D">
              <w:t>3283593.18</w:t>
            </w:r>
          </w:p>
        </w:tc>
      </w:tr>
      <w:tr w:rsidR="002525E8" w:rsidRPr="00602D9A" w14:paraId="5A4FFF64" w14:textId="77777777" w:rsidTr="00602D9A">
        <w:trPr>
          <w:trHeight w:val="54"/>
          <w:jc w:val="center"/>
        </w:trPr>
        <w:tc>
          <w:tcPr>
            <w:tcW w:w="3246" w:type="dxa"/>
          </w:tcPr>
          <w:p w14:paraId="0BDDFADE" w14:textId="77777777" w:rsidR="002525E8" w:rsidRPr="00EA5DD4" w:rsidRDefault="002525E8" w:rsidP="002525E8">
            <w:pPr>
              <w:jc w:val="center"/>
            </w:pPr>
            <w:r w:rsidRPr="00EA5DD4">
              <w:t>10</w:t>
            </w:r>
          </w:p>
        </w:tc>
        <w:tc>
          <w:tcPr>
            <w:tcW w:w="2299" w:type="dxa"/>
          </w:tcPr>
          <w:p w14:paraId="5DEDD164" w14:textId="77777777" w:rsidR="002525E8" w:rsidRPr="007B6F9D" w:rsidRDefault="002525E8" w:rsidP="002525E8">
            <w:pPr>
              <w:jc w:val="center"/>
            </w:pPr>
            <w:r w:rsidRPr="007B6F9D">
              <w:t>454045.21</w:t>
            </w:r>
          </w:p>
        </w:tc>
        <w:tc>
          <w:tcPr>
            <w:tcW w:w="2521" w:type="dxa"/>
          </w:tcPr>
          <w:p w14:paraId="0786D2C2" w14:textId="77777777" w:rsidR="002525E8" w:rsidRPr="007B6F9D" w:rsidRDefault="002525E8" w:rsidP="002525E8">
            <w:pPr>
              <w:jc w:val="center"/>
            </w:pPr>
            <w:r w:rsidRPr="007B6F9D">
              <w:t>3283587.71</w:t>
            </w:r>
          </w:p>
        </w:tc>
      </w:tr>
      <w:tr w:rsidR="002525E8" w:rsidRPr="00602D9A" w14:paraId="31C2945B" w14:textId="77777777" w:rsidTr="00602D9A">
        <w:trPr>
          <w:trHeight w:val="54"/>
          <w:jc w:val="center"/>
        </w:trPr>
        <w:tc>
          <w:tcPr>
            <w:tcW w:w="3246" w:type="dxa"/>
          </w:tcPr>
          <w:p w14:paraId="4A0591E5" w14:textId="77777777" w:rsidR="002525E8" w:rsidRPr="00EA5DD4" w:rsidRDefault="002525E8" w:rsidP="002525E8">
            <w:pPr>
              <w:jc w:val="center"/>
            </w:pPr>
            <w:r w:rsidRPr="00EA5DD4">
              <w:t>11</w:t>
            </w:r>
          </w:p>
        </w:tc>
        <w:tc>
          <w:tcPr>
            <w:tcW w:w="2299" w:type="dxa"/>
          </w:tcPr>
          <w:p w14:paraId="52BACD9D" w14:textId="77777777" w:rsidR="002525E8" w:rsidRPr="007B6F9D" w:rsidRDefault="002525E8" w:rsidP="002525E8">
            <w:pPr>
              <w:jc w:val="center"/>
            </w:pPr>
            <w:r w:rsidRPr="007B6F9D">
              <w:t>454052.33</w:t>
            </w:r>
          </w:p>
        </w:tc>
        <w:tc>
          <w:tcPr>
            <w:tcW w:w="2521" w:type="dxa"/>
          </w:tcPr>
          <w:p w14:paraId="636EEE8D" w14:textId="77777777" w:rsidR="002525E8" w:rsidRPr="007B6F9D" w:rsidRDefault="002525E8" w:rsidP="002525E8">
            <w:pPr>
              <w:jc w:val="center"/>
            </w:pPr>
            <w:r w:rsidRPr="007B6F9D">
              <w:t>3283557.00</w:t>
            </w:r>
          </w:p>
        </w:tc>
      </w:tr>
      <w:tr w:rsidR="002525E8" w:rsidRPr="00602D9A" w14:paraId="577C4B8E" w14:textId="77777777" w:rsidTr="00602D9A">
        <w:trPr>
          <w:trHeight w:val="54"/>
          <w:jc w:val="center"/>
        </w:trPr>
        <w:tc>
          <w:tcPr>
            <w:tcW w:w="3246" w:type="dxa"/>
          </w:tcPr>
          <w:p w14:paraId="10C22793" w14:textId="77777777" w:rsidR="002525E8" w:rsidRPr="00EA5DD4" w:rsidRDefault="002525E8" w:rsidP="002525E8">
            <w:pPr>
              <w:jc w:val="center"/>
            </w:pPr>
            <w:r w:rsidRPr="00EA5DD4">
              <w:t>12</w:t>
            </w:r>
          </w:p>
        </w:tc>
        <w:tc>
          <w:tcPr>
            <w:tcW w:w="2299" w:type="dxa"/>
          </w:tcPr>
          <w:p w14:paraId="0374F4F1" w14:textId="77777777" w:rsidR="002525E8" w:rsidRPr="007B6F9D" w:rsidRDefault="002525E8" w:rsidP="002525E8">
            <w:pPr>
              <w:jc w:val="center"/>
            </w:pPr>
            <w:r w:rsidRPr="007B6F9D">
              <w:t>454071.57</w:t>
            </w:r>
          </w:p>
        </w:tc>
        <w:tc>
          <w:tcPr>
            <w:tcW w:w="2521" w:type="dxa"/>
          </w:tcPr>
          <w:p w14:paraId="38E5806B" w14:textId="77777777" w:rsidR="002525E8" w:rsidRPr="007B6F9D" w:rsidRDefault="002525E8" w:rsidP="002525E8">
            <w:pPr>
              <w:jc w:val="center"/>
            </w:pPr>
            <w:r w:rsidRPr="007B6F9D">
              <w:t>3283561.56</w:t>
            </w:r>
          </w:p>
        </w:tc>
      </w:tr>
      <w:tr w:rsidR="002525E8" w:rsidRPr="00602D9A" w14:paraId="5A342A56" w14:textId="77777777" w:rsidTr="00602D9A">
        <w:trPr>
          <w:trHeight w:val="54"/>
          <w:jc w:val="center"/>
        </w:trPr>
        <w:tc>
          <w:tcPr>
            <w:tcW w:w="3246" w:type="dxa"/>
          </w:tcPr>
          <w:p w14:paraId="566B79C0" w14:textId="77777777" w:rsidR="002525E8" w:rsidRPr="00EA5DD4" w:rsidRDefault="002525E8" w:rsidP="002525E8">
            <w:pPr>
              <w:jc w:val="center"/>
            </w:pPr>
            <w:r w:rsidRPr="00EA5DD4">
              <w:t>13</w:t>
            </w:r>
          </w:p>
        </w:tc>
        <w:tc>
          <w:tcPr>
            <w:tcW w:w="2299" w:type="dxa"/>
          </w:tcPr>
          <w:p w14:paraId="742A9B8E" w14:textId="77777777" w:rsidR="002525E8" w:rsidRPr="007B6F9D" w:rsidRDefault="002525E8" w:rsidP="002525E8">
            <w:pPr>
              <w:jc w:val="center"/>
            </w:pPr>
            <w:r w:rsidRPr="007B6F9D">
              <w:t>454089.05</w:t>
            </w:r>
          </w:p>
        </w:tc>
        <w:tc>
          <w:tcPr>
            <w:tcW w:w="2521" w:type="dxa"/>
          </w:tcPr>
          <w:p w14:paraId="219E8A81" w14:textId="77777777" w:rsidR="002525E8" w:rsidRPr="007B6F9D" w:rsidRDefault="002525E8" w:rsidP="002525E8">
            <w:pPr>
              <w:jc w:val="center"/>
            </w:pPr>
            <w:r w:rsidRPr="007B6F9D">
              <w:t>3283524.15</w:t>
            </w:r>
          </w:p>
        </w:tc>
      </w:tr>
      <w:tr w:rsidR="002525E8" w:rsidRPr="00602D9A" w14:paraId="6053E0B9" w14:textId="77777777" w:rsidTr="00602D9A">
        <w:trPr>
          <w:trHeight w:val="54"/>
          <w:jc w:val="center"/>
        </w:trPr>
        <w:tc>
          <w:tcPr>
            <w:tcW w:w="3246" w:type="dxa"/>
          </w:tcPr>
          <w:p w14:paraId="1E491D48" w14:textId="77777777" w:rsidR="002525E8" w:rsidRPr="00EA5DD4" w:rsidRDefault="002525E8" w:rsidP="002525E8">
            <w:pPr>
              <w:jc w:val="center"/>
            </w:pPr>
            <w:r w:rsidRPr="00EA5DD4">
              <w:t>14</w:t>
            </w:r>
          </w:p>
        </w:tc>
        <w:tc>
          <w:tcPr>
            <w:tcW w:w="2299" w:type="dxa"/>
          </w:tcPr>
          <w:p w14:paraId="75F5062E" w14:textId="77777777" w:rsidR="002525E8" w:rsidRPr="007B6F9D" w:rsidRDefault="002525E8" w:rsidP="002525E8">
            <w:pPr>
              <w:jc w:val="center"/>
            </w:pPr>
            <w:r w:rsidRPr="007B6F9D">
              <w:t>454090.23</w:t>
            </w:r>
          </w:p>
        </w:tc>
        <w:tc>
          <w:tcPr>
            <w:tcW w:w="2521" w:type="dxa"/>
          </w:tcPr>
          <w:p w14:paraId="53FB074C" w14:textId="77777777" w:rsidR="002525E8" w:rsidRPr="007B6F9D" w:rsidRDefault="002525E8" w:rsidP="002525E8">
            <w:pPr>
              <w:jc w:val="center"/>
            </w:pPr>
            <w:r w:rsidRPr="007B6F9D">
              <w:t>3283521.39</w:t>
            </w:r>
          </w:p>
        </w:tc>
      </w:tr>
      <w:tr w:rsidR="002525E8" w:rsidRPr="00602D9A" w14:paraId="6DD1CD23" w14:textId="77777777" w:rsidTr="00602D9A">
        <w:trPr>
          <w:trHeight w:val="54"/>
          <w:jc w:val="center"/>
        </w:trPr>
        <w:tc>
          <w:tcPr>
            <w:tcW w:w="3246" w:type="dxa"/>
          </w:tcPr>
          <w:p w14:paraId="0CE10B8D" w14:textId="77777777" w:rsidR="002525E8" w:rsidRPr="00EA5DD4" w:rsidRDefault="002525E8" w:rsidP="002525E8">
            <w:pPr>
              <w:jc w:val="center"/>
            </w:pPr>
            <w:r w:rsidRPr="00EA5DD4">
              <w:t>15</w:t>
            </w:r>
          </w:p>
        </w:tc>
        <w:tc>
          <w:tcPr>
            <w:tcW w:w="2299" w:type="dxa"/>
          </w:tcPr>
          <w:p w14:paraId="3084DABE" w14:textId="77777777" w:rsidR="002525E8" w:rsidRPr="007B6F9D" w:rsidRDefault="002525E8" w:rsidP="002525E8">
            <w:pPr>
              <w:jc w:val="center"/>
            </w:pPr>
            <w:r w:rsidRPr="007B6F9D">
              <w:t>454097.06</w:t>
            </w:r>
          </w:p>
        </w:tc>
        <w:tc>
          <w:tcPr>
            <w:tcW w:w="2521" w:type="dxa"/>
          </w:tcPr>
          <w:p w14:paraId="73C87F8A" w14:textId="77777777" w:rsidR="002525E8" w:rsidRPr="007B6F9D" w:rsidRDefault="002525E8" w:rsidP="002525E8">
            <w:pPr>
              <w:jc w:val="center"/>
            </w:pPr>
            <w:r w:rsidRPr="007B6F9D">
              <w:t>3283503.66</w:t>
            </w:r>
          </w:p>
        </w:tc>
      </w:tr>
      <w:tr w:rsidR="002525E8" w:rsidRPr="00602D9A" w14:paraId="17FD6D57" w14:textId="77777777" w:rsidTr="00602D9A">
        <w:trPr>
          <w:trHeight w:val="54"/>
          <w:jc w:val="center"/>
        </w:trPr>
        <w:tc>
          <w:tcPr>
            <w:tcW w:w="3246" w:type="dxa"/>
          </w:tcPr>
          <w:p w14:paraId="24B7A93C" w14:textId="77777777" w:rsidR="002525E8" w:rsidRPr="00EA5DD4" w:rsidRDefault="002525E8" w:rsidP="002525E8">
            <w:pPr>
              <w:jc w:val="center"/>
            </w:pPr>
            <w:r w:rsidRPr="00EA5DD4">
              <w:t>1</w:t>
            </w:r>
          </w:p>
        </w:tc>
        <w:tc>
          <w:tcPr>
            <w:tcW w:w="2299" w:type="dxa"/>
          </w:tcPr>
          <w:p w14:paraId="34E41D77" w14:textId="77777777" w:rsidR="002525E8" w:rsidRPr="007B6F9D" w:rsidRDefault="002525E8" w:rsidP="002525E8">
            <w:pPr>
              <w:jc w:val="center"/>
            </w:pPr>
            <w:r w:rsidRPr="007B6F9D">
              <w:t>454099.86</w:t>
            </w:r>
          </w:p>
        </w:tc>
        <w:tc>
          <w:tcPr>
            <w:tcW w:w="2521" w:type="dxa"/>
          </w:tcPr>
          <w:p w14:paraId="2E4B40B0" w14:textId="77777777" w:rsidR="002525E8" w:rsidRDefault="002525E8" w:rsidP="002525E8">
            <w:pPr>
              <w:jc w:val="center"/>
            </w:pPr>
            <w:r w:rsidRPr="007B6F9D">
              <w:t>3283504.74</w:t>
            </w:r>
          </w:p>
        </w:tc>
      </w:tr>
    </w:tbl>
    <w:p w14:paraId="70586E6E" w14:textId="77777777" w:rsidR="009F101B" w:rsidRDefault="009F101B" w:rsidP="00AC6226">
      <w:pPr>
        <w:tabs>
          <w:tab w:val="left" w:pos="255"/>
          <w:tab w:val="center" w:pos="4843"/>
        </w:tabs>
      </w:pPr>
    </w:p>
    <w:p w14:paraId="0B916B46" w14:textId="77777777" w:rsidR="009F101B" w:rsidRDefault="009F101B" w:rsidP="00AC6226">
      <w:pPr>
        <w:tabs>
          <w:tab w:val="left" w:pos="255"/>
          <w:tab w:val="center" w:pos="4843"/>
        </w:tabs>
      </w:pPr>
    </w:p>
    <w:p w14:paraId="64CD12E7" w14:textId="77777777" w:rsidR="009F101B" w:rsidRDefault="009F101B" w:rsidP="00AC6226">
      <w:pPr>
        <w:tabs>
          <w:tab w:val="left" w:pos="255"/>
          <w:tab w:val="center" w:pos="4843"/>
        </w:tabs>
      </w:pPr>
    </w:p>
    <w:p w14:paraId="2A5B03C8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02C0533F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CDDA9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4E8C8E8B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49DE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58E41E3E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0145413B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13440168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42691800" w14:textId="77777777" w:rsidR="00E5031F" w:rsidRDefault="002525E8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431634FE" wp14:editId="45FBBCBB">
                  <wp:extent cx="6434455" cy="591439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ас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914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CA9762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7B1E6D34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59506597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2439A7">
              <w:rPr>
                <w:color w:val="0000CC"/>
                <w:sz w:val="23"/>
                <w:szCs w:val="23"/>
              </w:rPr>
              <w:t>000000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7C563BE0" w14:textId="77777777" w:rsidR="001E1206" w:rsidRPr="00915A6A" w:rsidRDefault="002439A7" w:rsidP="00C06BDB">
            <w:pPr>
              <w:pStyle w:val="Default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28:01:010</w:t>
            </w:r>
            <w:r w:rsidR="00C06BDB">
              <w:rPr>
                <w:color w:val="000000" w:themeColor="text1"/>
                <w:sz w:val="23"/>
                <w:szCs w:val="23"/>
              </w:rPr>
              <w:t>449:179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3A1E919E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32F69E2A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C06BDB">
              <w:rPr>
                <w:b/>
                <w:sz w:val="20"/>
                <w:szCs w:val="20"/>
              </w:rPr>
              <w:t>8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41C52481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43F5" w14:textId="77777777" w:rsidR="00774DCD" w:rsidRDefault="00774DCD">
      <w:r>
        <w:separator/>
      </w:r>
    </w:p>
  </w:endnote>
  <w:endnote w:type="continuationSeparator" w:id="0">
    <w:p w14:paraId="7EE0B153" w14:textId="77777777" w:rsidR="00774DCD" w:rsidRDefault="0077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C0296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C4BFA2D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E4A06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4F87" w14:textId="77777777" w:rsidR="00774DCD" w:rsidRDefault="00774DCD">
      <w:r>
        <w:separator/>
      </w:r>
    </w:p>
  </w:footnote>
  <w:footnote w:type="continuationSeparator" w:id="0">
    <w:p w14:paraId="495402FE" w14:textId="77777777" w:rsidR="00774DCD" w:rsidRDefault="0077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296060988">
    <w:abstractNumId w:val="25"/>
  </w:num>
  <w:num w:numId="2" w16cid:durableId="1763060779">
    <w:abstractNumId w:val="21"/>
  </w:num>
  <w:num w:numId="3" w16cid:durableId="219754896">
    <w:abstractNumId w:val="30"/>
  </w:num>
  <w:num w:numId="4" w16cid:durableId="881291041">
    <w:abstractNumId w:val="13"/>
  </w:num>
  <w:num w:numId="5" w16cid:durableId="1135369940">
    <w:abstractNumId w:val="10"/>
  </w:num>
  <w:num w:numId="6" w16cid:durableId="112139735">
    <w:abstractNumId w:val="20"/>
  </w:num>
  <w:num w:numId="7" w16cid:durableId="132450794">
    <w:abstractNumId w:val="14"/>
  </w:num>
  <w:num w:numId="8" w16cid:durableId="726421296">
    <w:abstractNumId w:val="32"/>
  </w:num>
  <w:num w:numId="9" w16cid:durableId="483161846">
    <w:abstractNumId w:val="6"/>
  </w:num>
  <w:num w:numId="10" w16cid:durableId="873661725">
    <w:abstractNumId w:val="1"/>
  </w:num>
  <w:num w:numId="11" w16cid:durableId="1146700337">
    <w:abstractNumId w:val="11"/>
  </w:num>
  <w:num w:numId="12" w16cid:durableId="164247458">
    <w:abstractNumId w:val="23"/>
  </w:num>
  <w:num w:numId="13" w16cid:durableId="1283269129">
    <w:abstractNumId w:val="18"/>
  </w:num>
  <w:num w:numId="14" w16cid:durableId="1960599210">
    <w:abstractNumId w:val="24"/>
  </w:num>
  <w:num w:numId="15" w16cid:durableId="2077505149">
    <w:abstractNumId w:val="4"/>
  </w:num>
  <w:num w:numId="16" w16cid:durableId="641425103">
    <w:abstractNumId w:val="27"/>
  </w:num>
  <w:num w:numId="17" w16cid:durableId="1656181169">
    <w:abstractNumId w:val="0"/>
  </w:num>
  <w:num w:numId="18" w16cid:durableId="878395237">
    <w:abstractNumId w:val="31"/>
  </w:num>
  <w:num w:numId="19" w16cid:durableId="1938056808">
    <w:abstractNumId w:val="8"/>
  </w:num>
  <w:num w:numId="20" w16cid:durableId="2089571891">
    <w:abstractNumId w:val="3"/>
  </w:num>
  <w:num w:numId="21" w16cid:durableId="2060476213">
    <w:abstractNumId w:val="29"/>
  </w:num>
  <w:num w:numId="22" w16cid:durableId="1488938782">
    <w:abstractNumId w:val="9"/>
  </w:num>
  <w:num w:numId="23" w16cid:durableId="415635547">
    <w:abstractNumId w:val="26"/>
  </w:num>
  <w:num w:numId="24" w16cid:durableId="76443356">
    <w:abstractNumId w:val="16"/>
  </w:num>
  <w:num w:numId="25" w16cid:durableId="1384598749">
    <w:abstractNumId w:val="2"/>
  </w:num>
  <w:num w:numId="26" w16cid:durableId="81417138">
    <w:abstractNumId w:val="17"/>
  </w:num>
  <w:num w:numId="27" w16cid:durableId="1415594261">
    <w:abstractNumId w:val="33"/>
  </w:num>
  <w:num w:numId="28" w16cid:durableId="1231159659">
    <w:abstractNumId w:val="22"/>
  </w:num>
  <w:num w:numId="29" w16cid:durableId="421219579">
    <w:abstractNumId w:val="28"/>
  </w:num>
  <w:num w:numId="30" w16cid:durableId="468598025">
    <w:abstractNumId w:val="12"/>
  </w:num>
  <w:num w:numId="31" w16cid:durableId="1586574288">
    <w:abstractNumId w:val="5"/>
  </w:num>
  <w:num w:numId="32" w16cid:durableId="2104064833">
    <w:abstractNumId w:val="7"/>
  </w:num>
  <w:num w:numId="33" w16cid:durableId="729420076">
    <w:abstractNumId w:val="19"/>
  </w:num>
  <w:num w:numId="34" w16cid:durableId="10367374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27"/>
    <w:rsid w:val="00004F19"/>
    <w:rsid w:val="000118E9"/>
    <w:rsid w:val="00025F63"/>
    <w:rsid w:val="000267EB"/>
    <w:rsid w:val="000472B5"/>
    <w:rsid w:val="00053150"/>
    <w:rsid w:val="0006195B"/>
    <w:rsid w:val="00073107"/>
    <w:rsid w:val="000738E3"/>
    <w:rsid w:val="0007437B"/>
    <w:rsid w:val="0007484D"/>
    <w:rsid w:val="00083849"/>
    <w:rsid w:val="00092FDE"/>
    <w:rsid w:val="00094F15"/>
    <w:rsid w:val="000A2B3C"/>
    <w:rsid w:val="000A5F15"/>
    <w:rsid w:val="000C3AB6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575BC"/>
    <w:rsid w:val="00167CF4"/>
    <w:rsid w:val="001A141A"/>
    <w:rsid w:val="001B4400"/>
    <w:rsid w:val="001B5983"/>
    <w:rsid w:val="001C1407"/>
    <w:rsid w:val="001C3AD5"/>
    <w:rsid w:val="001D1BAD"/>
    <w:rsid w:val="001D4228"/>
    <w:rsid w:val="001D5B2F"/>
    <w:rsid w:val="001D6138"/>
    <w:rsid w:val="001E0FCF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39A7"/>
    <w:rsid w:val="00244433"/>
    <w:rsid w:val="002525E8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2F4752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877B7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14CA2"/>
    <w:rsid w:val="00524D0B"/>
    <w:rsid w:val="0054169C"/>
    <w:rsid w:val="00543D4F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1DA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6338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4DCD"/>
    <w:rsid w:val="00777248"/>
    <w:rsid w:val="00780252"/>
    <w:rsid w:val="00787201"/>
    <w:rsid w:val="00797C3F"/>
    <w:rsid w:val="007A37E2"/>
    <w:rsid w:val="007B1A3F"/>
    <w:rsid w:val="007B3606"/>
    <w:rsid w:val="007D1FAB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531FF"/>
    <w:rsid w:val="009543C0"/>
    <w:rsid w:val="009627E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9720D"/>
    <w:rsid w:val="009A0C27"/>
    <w:rsid w:val="009B2955"/>
    <w:rsid w:val="009C1687"/>
    <w:rsid w:val="009C73BE"/>
    <w:rsid w:val="009D262A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06BDB"/>
    <w:rsid w:val="00C11B14"/>
    <w:rsid w:val="00C1267F"/>
    <w:rsid w:val="00C206AE"/>
    <w:rsid w:val="00C24879"/>
    <w:rsid w:val="00C24B6C"/>
    <w:rsid w:val="00C26896"/>
    <w:rsid w:val="00C31586"/>
    <w:rsid w:val="00C34C3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053E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B6BF2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09513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ED96D-314A-4E44-B0BF-1FDBC78F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</cp:revision>
  <cp:lastPrinted>2026-04-07T08:37:00Z</cp:lastPrinted>
  <dcterms:created xsi:type="dcterms:W3CDTF">2026-04-22T05:52:00Z</dcterms:created>
  <dcterms:modified xsi:type="dcterms:W3CDTF">2026-05-14T05:26:00Z</dcterms:modified>
</cp:coreProperties>
</file>